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72B" w:rsidRPr="002F5DD3" w:rsidRDefault="00C9372B" w:rsidP="00DD3416">
      <w:pPr>
        <w:pStyle w:val="Adresse"/>
        <w:spacing w:after="720"/>
        <w:ind w:left="4678"/>
      </w:pPr>
      <w:r w:rsidRPr="002F5DD3">
        <w:t xml:space="preserve">Madame Emma </w:t>
      </w:r>
      <w:proofErr w:type="spellStart"/>
      <w:r w:rsidRPr="002F5DD3">
        <w:t>Ducatti</w:t>
      </w:r>
      <w:proofErr w:type="spellEnd"/>
      <w:proofErr w:type="gramStart"/>
      <w:r w:rsidR="00761200" w:rsidRPr="002F5DD3">
        <w:t>,</w:t>
      </w:r>
      <w:proofErr w:type="gramEnd"/>
      <w:r w:rsidRPr="002F5DD3">
        <w:br/>
      </w:r>
      <w:r w:rsidR="002F5DD3" w:rsidRPr="002F5DD3">
        <w:t>12, r</w:t>
      </w:r>
      <w:r w:rsidRPr="002F5DD3">
        <w:t>ue du Comte de l'Isle-Adam</w:t>
      </w:r>
      <w:r w:rsidR="00761200" w:rsidRPr="002F5DD3">
        <w:t>,</w:t>
      </w:r>
      <w:r w:rsidRPr="002F5DD3">
        <w:br/>
        <w:t>44950 Saint Josse</w:t>
      </w:r>
      <w:r w:rsidR="00761200" w:rsidRPr="002F5DD3">
        <w:t>.</w:t>
      </w:r>
    </w:p>
    <w:p w:rsidR="00C9372B" w:rsidRDefault="00F0254A" w:rsidP="00DD3416">
      <w:pPr>
        <w:pStyle w:val="Lieuetdate"/>
        <w:spacing w:after="720"/>
        <w:ind w:left="4678"/>
      </w:pPr>
      <w:proofErr w:type="spellStart"/>
      <w:r>
        <w:t>Montclair</w:t>
      </w:r>
      <w:proofErr w:type="spellEnd"/>
      <w:r w:rsidR="00C9372B">
        <w:t xml:space="preserve">, </w:t>
      </w:r>
      <w:r w:rsidR="00A76487">
        <w:fldChar w:fldCharType="begin"/>
      </w:r>
      <w:r w:rsidR="00A76487">
        <w:instrText xml:space="preserve"> TIME \@ "dddd d MMMM yyyy" </w:instrText>
      </w:r>
      <w:r w:rsidR="00A76487">
        <w:fldChar w:fldCharType="separate"/>
      </w:r>
      <w:r w:rsidR="00DD3416">
        <w:rPr>
          <w:noProof/>
        </w:rPr>
        <w:t>vendredi 17 janvier 2014</w:t>
      </w:r>
      <w:r w:rsidR="00A76487">
        <w:rPr>
          <w:noProof/>
        </w:rPr>
        <w:fldChar w:fldCharType="end"/>
      </w:r>
    </w:p>
    <w:p w:rsidR="00C9372B" w:rsidRPr="006D19F7" w:rsidRDefault="00E419A3" w:rsidP="00C9372B">
      <w:pPr>
        <w:pStyle w:val="Lettre-Arial"/>
      </w:pPr>
      <w:r>
        <w:t>8-</w:t>
      </w:r>
      <w:r w:rsidR="00F46BF9">
        <w:t>1710</w:t>
      </w:r>
      <w:r>
        <w:t>-</w:t>
      </w:r>
      <w:proofErr w:type="gramStart"/>
      <w:r w:rsidR="00F46BF9">
        <w:t>ED1</w:t>
      </w:r>
      <w:proofErr w:type="gramEnd"/>
      <w:r w:rsidR="00C9372B" w:rsidRPr="006D19F7">
        <w:br/>
      </w:r>
      <w:r w:rsidR="00C9372B" w:rsidRPr="009A39A9">
        <w:rPr>
          <w:i/>
        </w:rPr>
        <w:t>(Référence à rappeler dans toute correspondance)</w:t>
      </w:r>
    </w:p>
    <w:p w:rsidR="00C9372B" w:rsidRPr="006D19F7" w:rsidRDefault="00C9372B" w:rsidP="00F46BF9">
      <w:pPr>
        <w:pStyle w:val="Lettre-Arial"/>
        <w:spacing w:before="480"/>
      </w:pPr>
      <w:r w:rsidRPr="006D19F7">
        <w:t>Madame,</w:t>
      </w:r>
    </w:p>
    <w:p w:rsidR="00F46BF9" w:rsidRDefault="00C9372B" w:rsidP="00F46BF9">
      <w:pPr>
        <w:pStyle w:val="Lettre-Arial"/>
      </w:pPr>
      <w:r w:rsidRPr="006D19F7">
        <w:t xml:space="preserve">Vous avez </w:t>
      </w:r>
      <w:r w:rsidR="00F46BF9">
        <w:t>participé à notre réunion le vendredi 17 octobre en nos locaux.</w:t>
      </w:r>
      <w:r w:rsidR="00F675C0">
        <w:t xml:space="preserve"> </w:t>
      </w:r>
      <w:r w:rsidR="00F46BF9">
        <w:t>Nous vous en remercions et espérons avoir répond</w:t>
      </w:r>
      <w:r w:rsidR="002A3B48">
        <w:t>u</w:t>
      </w:r>
      <w:r w:rsidR="00F46BF9">
        <w:t xml:space="preserve"> à vos attentes.</w:t>
      </w:r>
    </w:p>
    <w:p w:rsidR="00F46BF9" w:rsidRPr="006D19F7" w:rsidRDefault="00CE74FD" w:rsidP="00F46BF9">
      <w:pPr>
        <w:pStyle w:val="Lettre-Arial"/>
      </w:pPr>
      <w:r>
        <w:t>En complément de</w:t>
      </w:r>
      <w:r w:rsidR="00F46BF9">
        <w:t xml:space="preserve"> cette journée, nous vous invitons à </w:t>
      </w:r>
      <w:r w:rsidR="00F675C0">
        <w:t xml:space="preserve">consulter le dossier d'information qui accompagne ce courrier et à </w:t>
      </w:r>
      <w:r w:rsidR="00F46BF9">
        <w:t>visiter nos agences, dont vous trouverez les coordonnées sur notre site :</w:t>
      </w:r>
    </w:p>
    <w:p w:rsidR="00AA20CC" w:rsidRDefault="00AA20CC" w:rsidP="00AA20CC">
      <w:pPr>
        <w:pStyle w:val="Lettre-Arial"/>
        <w:jc w:val="center"/>
      </w:pPr>
      <w:r w:rsidRPr="00AA20CC">
        <w:t>www.</w:t>
      </w:r>
      <w:r w:rsidR="002A3B48">
        <w:t>blue-bi</w:t>
      </w:r>
      <w:r w:rsidRPr="00AA20CC">
        <w:t>.com</w:t>
      </w:r>
    </w:p>
    <w:p w:rsidR="00C9372B" w:rsidRPr="006D19F7" w:rsidRDefault="00CE74FD" w:rsidP="00F46BF9">
      <w:pPr>
        <w:pStyle w:val="Lettre-Arial"/>
      </w:pPr>
      <w:r>
        <w:t>Afin de vous aider à constituer votre candidature, n</w:t>
      </w:r>
      <w:r w:rsidR="00F46BF9">
        <w:t>ous reston</w:t>
      </w:r>
      <w:r w:rsidR="00173BB9">
        <w:t>s</w:t>
      </w:r>
      <w:r w:rsidR="00F46BF9">
        <w:t xml:space="preserve"> à votre disposition </w:t>
      </w:r>
      <w:r w:rsidR="00F675C0" w:rsidRPr="006D19F7">
        <w:t>au 01</w:t>
      </w:r>
      <w:r w:rsidR="00F675C0">
        <w:t> </w:t>
      </w:r>
      <w:r w:rsidR="00F675C0" w:rsidRPr="006D19F7">
        <w:t>50</w:t>
      </w:r>
      <w:r w:rsidR="00F675C0">
        <w:t> </w:t>
      </w:r>
      <w:r w:rsidR="00F675C0" w:rsidRPr="006D19F7">
        <w:t>23</w:t>
      </w:r>
      <w:r w:rsidR="00F675C0">
        <w:t> </w:t>
      </w:r>
      <w:r w:rsidR="00F675C0" w:rsidRPr="006D19F7">
        <w:t>45</w:t>
      </w:r>
      <w:r w:rsidR="00F675C0">
        <w:t> </w:t>
      </w:r>
      <w:r w:rsidR="002A3B48">
        <w:t xml:space="preserve">45 du lundi au vendredi de </w:t>
      </w:r>
      <w:r w:rsidR="00F675C0" w:rsidRPr="006D19F7">
        <w:t>8H30 à 18H30.</w:t>
      </w:r>
    </w:p>
    <w:p w:rsidR="00C9372B" w:rsidRDefault="00C9372B" w:rsidP="00F46BF9">
      <w:pPr>
        <w:pStyle w:val="Lettre-Arial"/>
      </w:pPr>
      <w:r w:rsidRPr="006D19F7">
        <w:t>Nous vous remercions de votre confiance et vous prions d'agréer, Madame</w:t>
      </w:r>
      <w:r>
        <w:t xml:space="preserve">, </w:t>
      </w:r>
      <w:r w:rsidRPr="006D19F7">
        <w:t>l'expression de nos salutations distinguées.</w:t>
      </w:r>
    </w:p>
    <w:p w:rsidR="00476D2D" w:rsidRPr="00E419A3" w:rsidRDefault="00C9372B" w:rsidP="00DD3416">
      <w:pPr>
        <w:pStyle w:val="Lignedesignature"/>
        <w:ind w:left="4678"/>
      </w:pPr>
      <w:r w:rsidRPr="00E419A3">
        <w:t xml:space="preserve">Daniel </w:t>
      </w:r>
      <w:proofErr w:type="spellStart"/>
      <w:r w:rsidRPr="00E419A3">
        <w:t>Fazliu</w:t>
      </w:r>
      <w:proofErr w:type="spellEnd"/>
      <w:r w:rsidR="00F46BF9" w:rsidRPr="00E419A3">
        <w:t xml:space="preserve">, </w:t>
      </w:r>
      <w:bookmarkStart w:id="0" w:name="_GoBack"/>
      <w:bookmarkEnd w:id="0"/>
      <w:r w:rsidR="00DD3416">
        <w:t xml:space="preserve">Service Relations </w:t>
      </w:r>
      <w:proofErr w:type="spellStart"/>
      <w:r w:rsidR="00DD3416">
        <w:t>Cientèle</w:t>
      </w:r>
      <w:proofErr w:type="spellEnd"/>
    </w:p>
    <w:sectPr w:rsidR="00476D2D" w:rsidRPr="00E419A3" w:rsidSect="000B5A03">
      <w:pgSz w:w="11906" w:h="16838"/>
      <w:pgMar w:top="31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828"/>
    <w:rsid w:val="000B5A03"/>
    <w:rsid w:val="00173BB9"/>
    <w:rsid w:val="0029665A"/>
    <w:rsid w:val="002A3B48"/>
    <w:rsid w:val="002F5DD3"/>
    <w:rsid w:val="00392558"/>
    <w:rsid w:val="00396BDC"/>
    <w:rsid w:val="00454203"/>
    <w:rsid w:val="00460A18"/>
    <w:rsid w:val="00463053"/>
    <w:rsid w:val="00476D2D"/>
    <w:rsid w:val="00541EE0"/>
    <w:rsid w:val="005939A0"/>
    <w:rsid w:val="005C16BA"/>
    <w:rsid w:val="006D22D4"/>
    <w:rsid w:val="0073587A"/>
    <w:rsid w:val="00761200"/>
    <w:rsid w:val="007A4B95"/>
    <w:rsid w:val="0082457F"/>
    <w:rsid w:val="009521C8"/>
    <w:rsid w:val="00961873"/>
    <w:rsid w:val="009C6160"/>
    <w:rsid w:val="00A76487"/>
    <w:rsid w:val="00AA20CC"/>
    <w:rsid w:val="00AA5522"/>
    <w:rsid w:val="00B37150"/>
    <w:rsid w:val="00B407E5"/>
    <w:rsid w:val="00C129D7"/>
    <w:rsid w:val="00C9372B"/>
    <w:rsid w:val="00CE74FD"/>
    <w:rsid w:val="00CF08F0"/>
    <w:rsid w:val="00D05828"/>
    <w:rsid w:val="00D42534"/>
    <w:rsid w:val="00D71495"/>
    <w:rsid w:val="00DD3416"/>
    <w:rsid w:val="00E419A3"/>
    <w:rsid w:val="00E83FF4"/>
    <w:rsid w:val="00F0254A"/>
    <w:rsid w:val="00F46BF9"/>
    <w:rsid w:val="00F675C0"/>
    <w:rsid w:val="00FC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C44F0-4DC7-47DB-9886-D25CC00E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D2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B5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B5A03"/>
    <w:rPr>
      <w:rFonts w:ascii="Tahoma" w:hAnsi="Tahoma" w:cs="Tahoma"/>
      <w:sz w:val="16"/>
      <w:szCs w:val="16"/>
    </w:rPr>
  </w:style>
  <w:style w:type="paragraph" w:customStyle="1" w:styleId="Adresse">
    <w:name w:val="Adresse"/>
    <w:basedOn w:val="Normal"/>
    <w:link w:val="AdresseCar"/>
    <w:qFormat/>
    <w:rsid w:val="002F5DD3"/>
    <w:pPr>
      <w:spacing w:afterLines="300"/>
      <w:ind w:left="5387"/>
    </w:pPr>
    <w:rPr>
      <w:rFonts w:ascii="Arial" w:hAnsi="Arial" w:cs="Arial"/>
      <w:smallCaps/>
      <w:sz w:val="24"/>
    </w:rPr>
  </w:style>
  <w:style w:type="paragraph" w:customStyle="1" w:styleId="Lieuetdate">
    <w:name w:val="Lieu et date"/>
    <w:basedOn w:val="Normal"/>
    <w:qFormat/>
    <w:rsid w:val="002F5DD3"/>
    <w:pPr>
      <w:spacing w:afterLines="300"/>
      <w:ind w:left="5387"/>
    </w:pPr>
    <w:rPr>
      <w:rFonts w:ascii="Arial" w:hAnsi="Arial" w:cs="Arial"/>
      <w:sz w:val="24"/>
    </w:rPr>
  </w:style>
  <w:style w:type="character" w:customStyle="1" w:styleId="AdresseCar">
    <w:name w:val="Adresse Car"/>
    <w:basedOn w:val="Policepardfaut"/>
    <w:link w:val="Adresse"/>
    <w:rsid w:val="002F5DD3"/>
    <w:rPr>
      <w:rFonts w:ascii="Arial" w:hAnsi="Arial" w:cs="Arial"/>
      <w:smallCaps/>
      <w:sz w:val="24"/>
    </w:rPr>
  </w:style>
  <w:style w:type="paragraph" w:customStyle="1" w:styleId="Lettre-Arial">
    <w:name w:val="Lettre - Arial"/>
    <w:basedOn w:val="Normal"/>
    <w:qFormat/>
    <w:rsid w:val="00454203"/>
    <w:pPr>
      <w:jc w:val="both"/>
    </w:pPr>
    <w:rPr>
      <w:rFonts w:ascii="Arial" w:hAnsi="Arial" w:cs="Arial"/>
      <w:sz w:val="24"/>
    </w:rPr>
  </w:style>
  <w:style w:type="paragraph" w:customStyle="1" w:styleId="Lignedesignature">
    <w:name w:val="Ligne de signature"/>
    <w:basedOn w:val="Normal"/>
    <w:qFormat/>
    <w:rsid w:val="00E419A3"/>
    <w:pPr>
      <w:spacing w:before="1440"/>
      <w:ind w:left="4253"/>
    </w:pPr>
    <w:rPr>
      <w:rFonts w:ascii="Arial" w:hAnsi="Arial" w:cs="Arial"/>
      <w:sz w:val="24"/>
    </w:rPr>
  </w:style>
  <w:style w:type="character" w:styleId="Lienhypertexte">
    <w:name w:val="Hyperlink"/>
    <w:basedOn w:val="Policepardfaut"/>
    <w:uiPriority w:val="99"/>
    <w:unhideWhenUsed/>
    <w:rsid w:val="00AA20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urrent\Word%202007%20exercises\MES\MES%207\Lettre%20Relations%20Client&#232;l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03119C1EDDC3478DA36FAE54DFC04C" ma:contentTypeVersion="0" ma:contentTypeDescription="Crée un document." ma:contentTypeScope="" ma:versionID="29d3b9441b86979ab24d3b93058c7124">
  <xsd:schema xmlns:xsd="http://www.w3.org/2001/XMLSchema" xmlns:p="http://schemas.microsoft.com/office/2006/metadata/properties" targetNamespace="http://schemas.microsoft.com/office/2006/metadata/properties" ma:root="true" ma:fieldsID="75019ab185b48580fc336df4da24a70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7054AE9-D487-42B9-BB89-13B2127A6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47A0453-53E6-461A-BE1E-AADC7018BC6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3332B40-C143-429D-A501-337090C89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CA942A-3694-41A7-9E27-646DD3BCE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Lettre Relations Clientèle.dotx</Template>
  <TotalTime>4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ENI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gcain2</dc:creator>
  <cp:lastModifiedBy>Béatrice RENAUDINEAU</cp:lastModifiedBy>
  <cp:revision>24</cp:revision>
  <dcterms:created xsi:type="dcterms:W3CDTF">2009-08-05T07:29:00Z</dcterms:created>
  <dcterms:modified xsi:type="dcterms:W3CDTF">2014-01-17T13:55:00Z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0x0101004303119C1EDDC3478DA36FAE54DFC04C</vt:lpwstr>
  </property>
</Properties>
</file>